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BBF" w:rsidRPr="006C49E7" w:rsidRDefault="000E2BBF" w:rsidP="00543C24">
      <w:pPr>
        <w:jc w:val="center"/>
        <w:rPr>
          <w:b/>
          <w:bCs/>
          <w:caps/>
          <w:sz w:val="28"/>
          <w:szCs w:val="28"/>
        </w:rPr>
      </w:pPr>
      <w:r w:rsidRPr="006C49E7">
        <w:rPr>
          <w:b/>
          <w:bCs/>
          <w:caps/>
          <w:sz w:val="28"/>
          <w:szCs w:val="28"/>
        </w:rPr>
        <w:t>совеТ ДЕПУТАТОВ</w:t>
      </w:r>
    </w:p>
    <w:p w:rsidR="000E2BBF" w:rsidRPr="006C49E7" w:rsidRDefault="000E2BBF" w:rsidP="00543C24">
      <w:pPr>
        <w:ind w:left="-567"/>
        <w:jc w:val="center"/>
        <w:rPr>
          <w:b/>
          <w:bCs/>
          <w:caps/>
          <w:sz w:val="28"/>
          <w:szCs w:val="28"/>
        </w:rPr>
      </w:pPr>
      <w:r w:rsidRPr="006C49E7">
        <w:rPr>
          <w:b/>
          <w:bCs/>
          <w:caps/>
          <w:sz w:val="28"/>
          <w:szCs w:val="28"/>
        </w:rPr>
        <w:t xml:space="preserve">ЩЕРБАКОВСКОГО СЕЛЬСОВЕТА УСТЬ-ТАРКСкОГО РАЙОНА </w:t>
      </w:r>
    </w:p>
    <w:p w:rsidR="000E2BBF" w:rsidRPr="006C49E7" w:rsidRDefault="000E2BBF" w:rsidP="00543C24">
      <w:pPr>
        <w:ind w:left="-567"/>
        <w:jc w:val="center"/>
        <w:rPr>
          <w:b/>
          <w:bCs/>
          <w:caps/>
          <w:sz w:val="28"/>
          <w:szCs w:val="28"/>
        </w:rPr>
      </w:pPr>
      <w:r w:rsidRPr="006C49E7">
        <w:rPr>
          <w:b/>
          <w:bCs/>
          <w:caps/>
          <w:sz w:val="28"/>
          <w:szCs w:val="28"/>
        </w:rPr>
        <w:t>новосибирской области</w:t>
      </w:r>
    </w:p>
    <w:p w:rsidR="000E2BBF" w:rsidRPr="006C49E7" w:rsidRDefault="000E2BBF" w:rsidP="00543C24">
      <w:pPr>
        <w:ind w:left="-567"/>
        <w:jc w:val="center"/>
        <w:rPr>
          <w:sz w:val="28"/>
          <w:szCs w:val="28"/>
        </w:rPr>
      </w:pPr>
    </w:p>
    <w:p w:rsidR="000E2BBF" w:rsidRPr="006C49E7" w:rsidRDefault="000E2BBF" w:rsidP="00543C24">
      <w:pPr>
        <w:jc w:val="center"/>
        <w:rPr>
          <w:sz w:val="28"/>
          <w:szCs w:val="28"/>
        </w:rPr>
      </w:pPr>
      <w:r w:rsidRPr="006C49E7">
        <w:rPr>
          <w:sz w:val="28"/>
          <w:szCs w:val="28"/>
        </w:rPr>
        <w:t>шестого созыва</w:t>
      </w:r>
    </w:p>
    <w:p w:rsidR="000E2BBF" w:rsidRPr="006C49E7" w:rsidRDefault="000E2BBF" w:rsidP="00543C24">
      <w:pPr>
        <w:jc w:val="center"/>
        <w:rPr>
          <w:sz w:val="28"/>
          <w:szCs w:val="28"/>
        </w:rPr>
      </w:pPr>
    </w:p>
    <w:p w:rsidR="000E2BBF" w:rsidRPr="006C49E7" w:rsidRDefault="000E2BBF" w:rsidP="00543C24">
      <w:pPr>
        <w:jc w:val="center"/>
        <w:rPr>
          <w:sz w:val="28"/>
          <w:szCs w:val="28"/>
        </w:rPr>
      </w:pPr>
      <w:r w:rsidRPr="006C49E7">
        <w:rPr>
          <w:sz w:val="28"/>
          <w:szCs w:val="28"/>
        </w:rPr>
        <w:t xml:space="preserve">(двадцать </w:t>
      </w:r>
      <w:r>
        <w:rPr>
          <w:sz w:val="28"/>
          <w:szCs w:val="28"/>
        </w:rPr>
        <w:t>девятая</w:t>
      </w:r>
      <w:r w:rsidRPr="006C49E7">
        <w:rPr>
          <w:sz w:val="28"/>
          <w:szCs w:val="28"/>
        </w:rPr>
        <w:t xml:space="preserve"> сессия)</w:t>
      </w:r>
    </w:p>
    <w:p w:rsidR="000E2BBF" w:rsidRPr="006C49E7" w:rsidRDefault="000E2BBF" w:rsidP="00543C24">
      <w:pPr>
        <w:jc w:val="center"/>
        <w:rPr>
          <w:sz w:val="28"/>
          <w:szCs w:val="28"/>
        </w:rPr>
      </w:pPr>
    </w:p>
    <w:p w:rsidR="000E2BBF" w:rsidRPr="006C49E7" w:rsidRDefault="000E2BBF" w:rsidP="00543C24">
      <w:pPr>
        <w:shd w:val="clear" w:color="auto" w:fill="FFFFFF"/>
        <w:jc w:val="center"/>
        <w:rPr>
          <w:sz w:val="28"/>
          <w:szCs w:val="28"/>
        </w:rPr>
      </w:pPr>
      <w:r w:rsidRPr="006C49E7">
        <w:rPr>
          <w:b/>
          <w:bCs/>
          <w:spacing w:val="-4"/>
          <w:w w:val="128"/>
          <w:sz w:val="28"/>
          <w:szCs w:val="28"/>
        </w:rPr>
        <w:t>РЕШЕНИЕ</w:t>
      </w:r>
      <w:r w:rsidRPr="006C49E7">
        <w:rPr>
          <w:sz w:val="28"/>
          <w:szCs w:val="28"/>
        </w:rPr>
        <w:t xml:space="preserve"> </w:t>
      </w:r>
    </w:p>
    <w:p w:rsidR="000E2BBF" w:rsidRPr="006C49E7" w:rsidRDefault="000E2BBF" w:rsidP="00543C24">
      <w:pPr>
        <w:jc w:val="both"/>
        <w:rPr>
          <w:sz w:val="28"/>
          <w:szCs w:val="28"/>
        </w:rPr>
      </w:pPr>
      <w:r w:rsidRPr="006C49E7">
        <w:rPr>
          <w:sz w:val="28"/>
          <w:szCs w:val="28"/>
        </w:rPr>
        <w:t xml:space="preserve">от </w:t>
      </w:r>
      <w:r>
        <w:rPr>
          <w:sz w:val="28"/>
          <w:szCs w:val="28"/>
        </w:rPr>
        <w:t>11</w:t>
      </w:r>
      <w:r w:rsidRPr="006C49E7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6C49E7">
        <w:rPr>
          <w:sz w:val="28"/>
          <w:szCs w:val="28"/>
        </w:rPr>
        <w:t xml:space="preserve">.2024                                                                                                   № </w:t>
      </w:r>
      <w:r>
        <w:rPr>
          <w:sz w:val="28"/>
          <w:szCs w:val="28"/>
        </w:rPr>
        <w:t>184</w:t>
      </w:r>
    </w:p>
    <w:p w:rsidR="000E2BBF" w:rsidRDefault="000E2BBF" w:rsidP="00543C24">
      <w:pPr>
        <w:pStyle w:val="ConsPlusNormal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с.Щербаки</w:t>
      </w:r>
    </w:p>
    <w:p w:rsidR="000E2BBF" w:rsidRDefault="000E2BBF" w:rsidP="0092235D">
      <w:pPr>
        <w:jc w:val="both"/>
        <w:rPr>
          <w:sz w:val="28"/>
          <w:szCs w:val="28"/>
        </w:rPr>
      </w:pPr>
    </w:p>
    <w:p w:rsidR="000E2BBF" w:rsidRPr="00F5547B" w:rsidRDefault="000E2BBF" w:rsidP="008C1787">
      <w:pPr>
        <w:tabs>
          <w:tab w:val="left" w:pos="9921"/>
        </w:tabs>
        <w:ind w:right="-2"/>
        <w:jc w:val="center"/>
        <w:rPr>
          <w:sz w:val="26"/>
          <w:szCs w:val="26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r w:rsidRPr="005F5A11">
        <w:rPr>
          <w:sz w:val="28"/>
          <w:szCs w:val="28"/>
        </w:rPr>
        <w:t xml:space="preserve">Щербаковского </w:t>
      </w:r>
      <w:r>
        <w:rPr>
          <w:sz w:val="28"/>
          <w:szCs w:val="28"/>
        </w:rPr>
        <w:t xml:space="preserve">сельсовета Усть-Таркского района Новосибирской области от </w:t>
      </w:r>
      <w:r w:rsidRPr="00F5547B">
        <w:rPr>
          <w:sz w:val="26"/>
          <w:szCs w:val="26"/>
        </w:rPr>
        <w:t xml:space="preserve">27.12.2021 № 76 «Об утверждении Положения «Об оплате труда Главы Щербаковского сельсовета Усть-Таркского района Новосибирской области, муниципальных служащих администрации Щербаковского сельсовета </w:t>
      </w:r>
    </w:p>
    <w:p w:rsidR="000E2BBF" w:rsidRPr="00F5547B" w:rsidRDefault="000E2BBF" w:rsidP="008C1787">
      <w:pPr>
        <w:tabs>
          <w:tab w:val="left" w:pos="9921"/>
        </w:tabs>
        <w:ind w:right="-2"/>
        <w:jc w:val="center"/>
        <w:rPr>
          <w:sz w:val="26"/>
          <w:szCs w:val="26"/>
        </w:rPr>
      </w:pPr>
      <w:r w:rsidRPr="00F5547B">
        <w:rPr>
          <w:sz w:val="26"/>
          <w:szCs w:val="26"/>
        </w:rPr>
        <w:t>Усть-Таркского района Новосибирской области»</w:t>
      </w:r>
    </w:p>
    <w:p w:rsidR="000E2BBF" w:rsidRDefault="000E2BBF" w:rsidP="008C1787">
      <w:pPr>
        <w:tabs>
          <w:tab w:val="left" w:pos="9921"/>
        </w:tabs>
        <w:ind w:right="-2"/>
        <w:jc w:val="center"/>
      </w:pPr>
    </w:p>
    <w:p w:rsidR="000E2BBF" w:rsidRDefault="000E2BBF" w:rsidP="0092235D"/>
    <w:p w:rsidR="000E2BBF" w:rsidRDefault="000E2BBF" w:rsidP="008C17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 №131-ФЗ "Об общих принципах организации местного самоуправления в Российской Федерации",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Pr="006C49E7">
        <w:rPr>
          <w:sz w:val="28"/>
          <w:szCs w:val="28"/>
        </w:rPr>
        <w:t>Щербаковского</w:t>
      </w:r>
      <w:r>
        <w:rPr>
          <w:sz w:val="28"/>
          <w:szCs w:val="28"/>
        </w:rPr>
        <w:t xml:space="preserve"> сельсовета Усть-Таркского района Новосибирской области</w:t>
      </w:r>
    </w:p>
    <w:p w:rsidR="000E2BBF" w:rsidRDefault="000E2BBF" w:rsidP="008C178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0E2BBF" w:rsidRDefault="000E2BBF" w:rsidP="0041238A">
      <w:pPr>
        <w:tabs>
          <w:tab w:val="left" w:pos="9921"/>
        </w:tabs>
        <w:ind w:right="-2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Pr="006C49E7">
        <w:rPr>
          <w:sz w:val="28"/>
          <w:szCs w:val="28"/>
        </w:rPr>
        <w:t>Щербаковского</w:t>
      </w:r>
      <w:r>
        <w:rPr>
          <w:sz w:val="28"/>
          <w:szCs w:val="28"/>
        </w:rPr>
        <w:t xml:space="preserve"> сельсовета Усть-Таркского района Новосибирской области от </w:t>
      </w:r>
      <w:r w:rsidRPr="00F5547B">
        <w:rPr>
          <w:sz w:val="26"/>
          <w:szCs w:val="26"/>
        </w:rPr>
        <w:t>27.12.2021 № 76 «Об утверждении Положения «Об оплате труда Главы Щербаковского сельсовета Усть-Таркского района Новосибирской области, муниципальных служащих администрации Щербаковского сельсовета Усть-Таркского района Новосибирской области»</w:t>
      </w:r>
      <w:r>
        <w:rPr>
          <w:sz w:val="28"/>
          <w:szCs w:val="28"/>
        </w:rPr>
        <w:t xml:space="preserve"> следующие изменения:</w:t>
      </w:r>
    </w:p>
    <w:p w:rsidR="000E2BBF" w:rsidRDefault="000E2BBF" w:rsidP="008C178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1.1. В Положение об оплате труда Главы </w:t>
      </w:r>
      <w:r w:rsidRPr="006C49E7">
        <w:rPr>
          <w:sz w:val="28"/>
          <w:szCs w:val="28"/>
        </w:rPr>
        <w:t>Щербаковского</w:t>
      </w:r>
      <w:r>
        <w:rPr>
          <w:sz w:val="28"/>
          <w:szCs w:val="28"/>
        </w:rPr>
        <w:t xml:space="preserve"> сельсовета Усть-Таркского района Новосибирской области, муниципальных служащих администрации </w:t>
      </w:r>
      <w:r w:rsidRPr="006C49E7">
        <w:rPr>
          <w:sz w:val="28"/>
          <w:szCs w:val="28"/>
        </w:rPr>
        <w:t>Щербаковского</w:t>
      </w:r>
      <w:r>
        <w:rPr>
          <w:sz w:val="28"/>
          <w:szCs w:val="28"/>
        </w:rPr>
        <w:t xml:space="preserve"> сельсовета Усть-Таркского района Новосибирской области:</w:t>
      </w:r>
    </w:p>
    <w:p w:rsidR="000E2BBF" w:rsidRDefault="000E2BBF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Пункт 2.1. дополнить абзацем следующего содержания: </w:t>
      </w:r>
    </w:p>
    <w:p w:rsidR="000E2BBF" w:rsidRDefault="000E2BBF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"- </w:t>
      </w:r>
      <w:r w:rsidRPr="00DE59BA">
        <w:rPr>
          <w:sz w:val="28"/>
          <w:szCs w:val="28"/>
        </w:rPr>
        <w:t>премия за выполнение особо важных и сложных заданий</w:t>
      </w:r>
      <w:r>
        <w:rPr>
          <w:sz w:val="28"/>
          <w:szCs w:val="28"/>
        </w:rPr>
        <w:t>.".</w:t>
      </w:r>
    </w:p>
    <w:p w:rsidR="000E2BBF" w:rsidRDefault="000E2BBF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1.1.2. Дополнить пунктом 2.4.1 следующего содержания:</w:t>
      </w:r>
    </w:p>
    <w:p w:rsidR="000E2BBF" w:rsidRDefault="000E2BBF" w:rsidP="003C19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"2.4.1.</w:t>
      </w:r>
      <w:r w:rsidRPr="00496C77"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>Преми</w:t>
      </w:r>
      <w:r>
        <w:rPr>
          <w:sz w:val="28"/>
          <w:szCs w:val="28"/>
        </w:rPr>
        <w:t>я</w:t>
      </w:r>
      <w:r w:rsidRPr="007A1D88">
        <w:rPr>
          <w:sz w:val="28"/>
          <w:szCs w:val="28"/>
        </w:rPr>
        <w:t xml:space="preserve"> за выполнение особо важных и сложных заданий, </w:t>
      </w:r>
      <w:r>
        <w:rPr>
          <w:sz w:val="28"/>
          <w:szCs w:val="28"/>
        </w:rPr>
        <w:t xml:space="preserve">устанавливается Главе в размере 2 </w:t>
      </w:r>
      <w:r w:rsidRPr="007A1D88">
        <w:rPr>
          <w:sz w:val="28"/>
          <w:szCs w:val="28"/>
        </w:rPr>
        <w:t>месячных денежных содержаний (вознаграждений)</w:t>
      </w:r>
      <w:r>
        <w:rPr>
          <w:sz w:val="28"/>
          <w:szCs w:val="28"/>
        </w:rPr>
        <w:t>. В случае экономии расходов на оплату труда Главы</w:t>
      </w:r>
      <w:r w:rsidRPr="003C1967">
        <w:rPr>
          <w:sz w:val="28"/>
          <w:szCs w:val="28"/>
        </w:rPr>
        <w:t xml:space="preserve"> </w:t>
      </w:r>
      <w:r w:rsidRPr="007A1D88">
        <w:rPr>
          <w:sz w:val="28"/>
          <w:szCs w:val="28"/>
        </w:rPr>
        <w:t>максимальными размерами не ограничива</w:t>
      </w:r>
      <w:r>
        <w:rPr>
          <w:sz w:val="28"/>
          <w:szCs w:val="28"/>
        </w:rPr>
        <w:t>е</w:t>
      </w:r>
      <w:r w:rsidRPr="007A1D88">
        <w:rPr>
          <w:sz w:val="28"/>
          <w:szCs w:val="28"/>
        </w:rPr>
        <w:t>тся</w:t>
      </w:r>
      <w:r>
        <w:rPr>
          <w:sz w:val="28"/>
          <w:szCs w:val="28"/>
        </w:rPr>
        <w:t>.</w:t>
      </w:r>
      <w:r w:rsidRPr="007A1D88">
        <w:rPr>
          <w:sz w:val="28"/>
          <w:szCs w:val="28"/>
        </w:rPr>
        <w:t xml:space="preserve"> </w:t>
      </w:r>
    </w:p>
    <w:p w:rsidR="000E2BBF" w:rsidRDefault="000E2BBF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исполнением настоящего решения возложить на Главу </w:t>
      </w:r>
      <w:r w:rsidRPr="006C49E7">
        <w:rPr>
          <w:sz w:val="28"/>
          <w:szCs w:val="28"/>
        </w:rPr>
        <w:t>Щербаковского</w:t>
      </w:r>
      <w:r>
        <w:rPr>
          <w:sz w:val="28"/>
          <w:szCs w:val="28"/>
        </w:rPr>
        <w:t xml:space="preserve"> сельсовета Усть-Таркского района Новосибирской области.</w:t>
      </w:r>
    </w:p>
    <w:p w:rsidR="000E2BBF" w:rsidRDefault="000E2BBF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E2BBF" w:rsidRDefault="000E2BBF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0E2BBF" w:rsidRDefault="000E2BBF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tbl>
      <w:tblPr>
        <w:tblW w:w="9825" w:type="dxa"/>
        <w:tblInd w:w="93" w:type="dxa"/>
        <w:tblLook w:val="0000"/>
      </w:tblPr>
      <w:tblGrid>
        <w:gridCol w:w="4857"/>
        <w:gridCol w:w="4968"/>
      </w:tblGrid>
      <w:tr w:rsidR="000E2BBF" w:rsidRPr="006C49E7" w:rsidTr="00C20CA4">
        <w:trPr>
          <w:trHeight w:val="1980"/>
        </w:trPr>
        <w:tc>
          <w:tcPr>
            <w:tcW w:w="4857" w:type="dxa"/>
          </w:tcPr>
          <w:p w:rsidR="000E2BBF" w:rsidRPr="006C49E7" w:rsidRDefault="000E2BBF" w:rsidP="00C20CA4">
            <w:pPr>
              <w:rPr>
                <w:sz w:val="28"/>
                <w:szCs w:val="28"/>
              </w:rPr>
            </w:pPr>
            <w:r w:rsidRPr="006C49E7">
              <w:rPr>
                <w:sz w:val="28"/>
                <w:szCs w:val="28"/>
              </w:rPr>
              <w:t xml:space="preserve">Председатель Совета депутатов Щербаковского сельсовета </w:t>
            </w:r>
          </w:p>
          <w:p w:rsidR="000E2BBF" w:rsidRPr="006C49E7" w:rsidRDefault="000E2BBF" w:rsidP="00C20CA4">
            <w:pPr>
              <w:jc w:val="both"/>
              <w:rPr>
                <w:sz w:val="28"/>
                <w:szCs w:val="28"/>
              </w:rPr>
            </w:pPr>
            <w:r w:rsidRPr="006C49E7">
              <w:rPr>
                <w:sz w:val="28"/>
                <w:szCs w:val="28"/>
              </w:rPr>
              <w:t xml:space="preserve">Усть-Таркского района </w:t>
            </w:r>
          </w:p>
          <w:p w:rsidR="000E2BBF" w:rsidRPr="006C49E7" w:rsidRDefault="000E2BBF" w:rsidP="00C20CA4">
            <w:pPr>
              <w:jc w:val="both"/>
              <w:rPr>
                <w:sz w:val="28"/>
                <w:szCs w:val="28"/>
              </w:rPr>
            </w:pPr>
            <w:r w:rsidRPr="006C49E7">
              <w:rPr>
                <w:sz w:val="28"/>
                <w:szCs w:val="28"/>
              </w:rPr>
              <w:t>Новосибирской области</w:t>
            </w:r>
          </w:p>
          <w:p w:rsidR="000E2BBF" w:rsidRPr="006C49E7" w:rsidRDefault="000E2BBF" w:rsidP="00C20CA4">
            <w:pPr>
              <w:jc w:val="both"/>
              <w:rPr>
                <w:sz w:val="28"/>
                <w:szCs w:val="28"/>
              </w:rPr>
            </w:pPr>
            <w:r w:rsidRPr="006C49E7">
              <w:rPr>
                <w:sz w:val="28"/>
                <w:szCs w:val="28"/>
              </w:rPr>
              <w:t>______________ М.В. Шинкоренко</w:t>
            </w:r>
          </w:p>
        </w:tc>
        <w:tc>
          <w:tcPr>
            <w:tcW w:w="4968" w:type="dxa"/>
          </w:tcPr>
          <w:p w:rsidR="000E2BBF" w:rsidRPr="006C49E7" w:rsidRDefault="000E2BBF" w:rsidP="00C20CA4">
            <w:pPr>
              <w:jc w:val="both"/>
              <w:rPr>
                <w:sz w:val="28"/>
                <w:szCs w:val="28"/>
              </w:rPr>
            </w:pPr>
          </w:p>
          <w:p w:rsidR="000E2BBF" w:rsidRPr="006C49E7" w:rsidRDefault="000E2BBF" w:rsidP="00C20CA4">
            <w:pPr>
              <w:jc w:val="both"/>
              <w:rPr>
                <w:sz w:val="28"/>
                <w:szCs w:val="28"/>
              </w:rPr>
            </w:pPr>
            <w:r w:rsidRPr="006C49E7">
              <w:rPr>
                <w:sz w:val="28"/>
                <w:szCs w:val="28"/>
              </w:rPr>
              <w:t xml:space="preserve">  Глава Щербаковского сельсовета </w:t>
            </w:r>
          </w:p>
          <w:p w:rsidR="000E2BBF" w:rsidRPr="006C49E7" w:rsidRDefault="000E2BBF" w:rsidP="00C20CA4">
            <w:pPr>
              <w:jc w:val="both"/>
              <w:rPr>
                <w:sz w:val="28"/>
                <w:szCs w:val="28"/>
              </w:rPr>
            </w:pPr>
            <w:r w:rsidRPr="006C49E7">
              <w:rPr>
                <w:sz w:val="28"/>
                <w:szCs w:val="28"/>
              </w:rPr>
              <w:t xml:space="preserve">  Усть-Таркского района </w:t>
            </w:r>
          </w:p>
          <w:p w:rsidR="000E2BBF" w:rsidRPr="006C49E7" w:rsidRDefault="000E2BBF" w:rsidP="00C20CA4">
            <w:pPr>
              <w:jc w:val="both"/>
              <w:rPr>
                <w:sz w:val="28"/>
                <w:szCs w:val="28"/>
              </w:rPr>
            </w:pPr>
            <w:r w:rsidRPr="006C49E7">
              <w:rPr>
                <w:sz w:val="28"/>
                <w:szCs w:val="28"/>
              </w:rPr>
              <w:t xml:space="preserve">  Новосибирской области</w:t>
            </w:r>
          </w:p>
          <w:p w:rsidR="000E2BBF" w:rsidRPr="006C49E7" w:rsidRDefault="000E2BBF" w:rsidP="00C20CA4">
            <w:pPr>
              <w:jc w:val="both"/>
              <w:rPr>
                <w:sz w:val="28"/>
                <w:szCs w:val="28"/>
              </w:rPr>
            </w:pPr>
            <w:r w:rsidRPr="006C49E7">
              <w:rPr>
                <w:sz w:val="28"/>
                <w:szCs w:val="28"/>
              </w:rPr>
              <w:t xml:space="preserve">   ____________ О.И.</w:t>
            </w:r>
            <w:r>
              <w:rPr>
                <w:sz w:val="28"/>
                <w:szCs w:val="28"/>
              </w:rPr>
              <w:t xml:space="preserve"> </w:t>
            </w:r>
            <w:r w:rsidRPr="006C49E7">
              <w:rPr>
                <w:sz w:val="28"/>
                <w:szCs w:val="28"/>
              </w:rPr>
              <w:t>Косенчук</w:t>
            </w:r>
          </w:p>
          <w:p w:rsidR="000E2BBF" w:rsidRPr="006C49E7" w:rsidRDefault="000E2BBF" w:rsidP="00C20CA4">
            <w:pPr>
              <w:jc w:val="both"/>
              <w:rPr>
                <w:sz w:val="28"/>
                <w:szCs w:val="28"/>
              </w:rPr>
            </w:pPr>
          </w:p>
        </w:tc>
      </w:tr>
    </w:tbl>
    <w:p w:rsidR="000E2BBF" w:rsidRDefault="000E2BBF" w:rsidP="0092235D"/>
    <w:p w:rsidR="000E2BBF" w:rsidRDefault="000E2BBF" w:rsidP="0092235D"/>
    <w:p w:rsidR="000E2BBF" w:rsidRDefault="000E2BBF" w:rsidP="0092235D"/>
    <w:p w:rsidR="000E2BBF" w:rsidRDefault="000E2BBF"/>
    <w:sectPr w:rsidR="000E2BBF" w:rsidSect="00142BC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35D"/>
    <w:rsid w:val="00040903"/>
    <w:rsid w:val="000E2BBF"/>
    <w:rsid w:val="00104F0E"/>
    <w:rsid w:val="0012409D"/>
    <w:rsid w:val="00124C61"/>
    <w:rsid w:val="001330CB"/>
    <w:rsid w:val="00142BCD"/>
    <w:rsid w:val="002460BB"/>
    <w:rsid w:val="00310F65"/>
    <w:rsid w:val="0033236D"/>
    <w:rsid w:val="00345C7A"/>
    <w:rsid w:val="0035430B"/>
    <w:rsid w:val="00390FBF"/>
    <w:rsid w:val="003A2ADC"/>
    <w:rsid w:val="003B7FA4"/>
    <w:rsid w:val="003C1967"/>
    <w:rsid w:val="003E40FA"/>
    <w:rsid w:val="00403D4C"/>
    <w:rsid w:val="0041238A"/>
    <w:rsid w:val="00443D5C"/>
    <w:rsid w:val="004538AB"/>
    <w:rsid w:val="00496C77"/>
    <w:rsid w:val="004B480D"/>
    <w:rsid w:val="004D70F5"/>
    <w:rsid w:val="004F0A6F"/>
    <w:rsid w:val="00543C24"/>
    <w:rsid w:val="00591C46"/>
    <w:rsid w:val="005F5A11"/>
    <w:rsid w:val="00664764"/>
    <w:rsid w:val="00690318"/>
    <w:rsid w:val="00690A8E"/>
    <w:rsid w:val="006A196C"/>
    <w:rsid w:val="006C49E7"/>
    <w:rsid w:val="007372A6"/>
    <w:rsid w:val="00752E29"/>
    <w:rsid w:val="00753F4A"/>
    <w:rsid w:val="00782A46"/>
    <w:rsid w:val="007A0B2B"/>
    <w:rsid w:val="007A1D88"/>
    <w:rsid w:val="00830B4F"/>
    <w:rsid w:val="0089178F"/>
    <w:rsid w:val="0089317F"/>
    <w:rsid w:val="008C1787"/>
    <w:rsid w:val="008E4548"/>
    <w:rsid w:val="0092235D"/>
    <w:rsid w:val="00945166"/>
    <w:rsid w:val="00AC2B26"/>
    <w:rsid w:val="00AF6897"/>
    <w:rsid w:val="00B10C2F"/>
    <w:rsid w:val="00B73855"/>
    <w:rsid w:val="00BA75AC"/>
    <w:rsid w:val="00BE33CD"/>
    <w:rsid w:val="00C0075B"/>
    <w:rsid w:val="00C20CA4"/>
    <w:rsid w:val="00CC0EA5"/>
    <w:rsid w:val="00CE5F00"/>
    <w:rsid w:val="00D33D89"/>
    <w:rsid w:val="00D43AD0"/>
    <w:rsid w:val="00D8715D"/>
    <w:rsid w:val="00DB0CB9"/>
    <w:rsid w:val="00DD43B1"/>
    <w:rsid w:val="00DE59BA"/>
    <w:rsid w:val="00E77D33"/>
    <w:rsid w:val="00F15D45"/>
    <w:rsid w:val="00F5547B"/>
    <w:rsid w:val="00F72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35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Раздел Договора,H1,&quot;Алмаз&quot;"/>
    <w:basedOn w:val="Normal"/>
    <w:next w:val="Normal"/>
    <w:link w:val="Heading1Char"/>
    <w:uiPriority w:val="99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DefaultParagraphFont"/>
    <w:link w:val="Heading1"/>
    <w:uiPriority w:val="99"/>
    <w:locked/>
    <w:rsid w:val="0092235D"/>
    <w:rPr>
      <w:rFonts w:ascii="Times New Roman" w:hAnsi="Times New Roman" w:cs="Times New Roman"/>
      <w:sz w:val="24"/>
      <w:szCs w:val="24"/>
    </w:rPr>
  </w:style>
  <w:style w:type="paragraph" w:customStyle="1" w:styleId="s1">
    <w:name w:val="s_1"/>
    <w:basedOn w:val="Normal"/>
    <w:uiPriority w:val="99"/>
    <w:rsid w:val="003B7FA4"/>
    <w:pPr>
      <w:spacing w:before="100" w:beforeAutospacing="1" w:after="100" w:afterAutospacing="1"/>
    </w:pPr>
  </w:style>
  <w:style w:type="character" w:customStyle="1" w:styleId="highlightsearch">
    <w:name w:val="highlightsearch"/>
    <w:basedOn w:val="DefaultParagraphFont"/>
    <w:uiPriority w:val="99"/>
    <w:rsid w:val="00496C77"/>
    <w:rPr>
      <w:rFonts w:cs="Times New Roman"/>
    </w:rPr>
  </w:style>
  <w:style w:type="paragraph" w:customStyle="1" w:styleId="ConsPlusNormal">
    <w:name w:val="ConsPlusNormal"/>
    <w:link w:val="ConsPlusNormal0"/>
    <w:uiPriority w:val="99"/>
    <w:rsid w:val="00543C24"/>
    <w:pPr>
      <w:autoSpaceDE w:val="0"/>
      <w:autoSpaceDN w:val="0"/>
      <w:adjustRightInd w:val="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543C24"/>
    <w:rPr>
      <w:rFonts w:ascii="Arial" w:hAnsi="Arial"/>
      <w:sz w:val="22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142B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C96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7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390</Words>
  <Characters>2223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1</dc:creator>
  <cp:keywords/>
  <dc:description/>
  <cp:lastModifiedBy>ADMIN</cp:lastModifiedBy>
  <cp:revision>3</cp:revision>
  <cp:lastPrinted>2024-10-11T05:59:00Z</cp:lastPrinted>
  <dcterms:created xsi:type="dcterms:W3CDTF">2024-10-11T05:14:00Z</dcterms:created>
  <dcterms:modified xsi:type="dcterms:W3CDTF">2024-10-11T06:03:00Z</dcterms:modified>
</cp:coreProperties>
</file>